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8C547" w14:textId="0C1AE7C2" w:rsid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p w14:paraId="08926674" w14:textId="39BE61D6" w:rsidR="004E56BE" w:rsidRDefault="004E56BE">
      <w:pPr>
        <w:spacing w:after="160" w:line="259" w:lineRule="auto"/>
        <w:jc w:val="left"/>
      </w:pPr>
      <w:r w:rsidRPr="004E56BE">
        <w:t>Für weitere Bieterfragen ist die Tabelle unter Beibehaltung der fortlaufenden Nummerierung fortzusetzen.</w:t>
      </w:r>
    </w:p>
    <w:p w14:paraId="59221708" w14:textId="77777777" w:rsidR="004E56BE" w:rsidRPr="00575886" w:rsidRDefault="004E56BE">
      <w:pPr>
        <w:spacing w:after="160" w:line="259" w:lineRule="auto"/>
        <w:jc w:val="left"/>
      </w:pP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Content>
        <w:p w14:paraId="6415DE0D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1F04DB8" w14:textId="3022181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6064E19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BC66A0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05DF906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6CB46A7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17B99504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A9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Content>
              <w:p w14:paraId="27213FC2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197AD9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Content>
              <w:p w14:paraId="72EBA24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4BDFDAC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948F97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72A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Content>
              <w:p w14:paraId="37B92CF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55FFA1D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Content>
              <w:p w14:paraId="4AF10E0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CB3D04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F8543B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6E38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Content>
              <w:p w14:paraId="090F3217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701445E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Content>
              <w:p w14:paraId="76A8A3D6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EA232D7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5E66BA0D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72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Content>
              <w:p w14:paraId="02DB4CA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218CC28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Content>
              <w:p w14:paraId="7C5CEF6D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45A11B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3FA57D10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861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Content>
              <w:p w14:paraId="5F3D1B0B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6434B9D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Content>
              <w:p w14:paraId="1EB89EF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BB7A79A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9273250" w14:textId="6243D34B" w:rsidR="00CE26CC" w:rsidRDefault="00CE26CC" w:rsidP="00CE26CC">
      <w:pPr>
        <w:tabs>
          <w:tab w:val="left" w:pos="3505"/>
        </w:tabs>
      </w:pPr>
    </w:p>
    <w:p w14:paraId="54724905" w14:textId="77777777" w:rsidR="00E00FB8" w:rsidRPr="00E00FB8" w:rsidRDefault="00E00FB8" w:rsidP="00E00FB8"/>
    <w:p w14:paraId="1C6956CB" w14:textId="77777777" w:rsidR="00E00FB8" w:rsidRPr="00E00FB8" w:rsidRDefault="00E00FB8" w:rsidP="00E00FB8"/>
    <w:p w14:paraId="22744CDE" w14:textId="77777777" w:rsidR="00E00FB8" w:rsidRPr="00E00FB8" w:rsidRDefault="00E00FB8" w:rsidP="00E00FB8"/>
    <w:p w14:paraId="3F10C8AB" w14:textId="65533A4B" w:rsidR="00E00FB8" w:rsidRPr="00E00FB8" w:rsidRDefault="00E00FB8" w:rsidP="00D00AD1">
      <w:pPr>
        <w:tabs>
          <w:tab w:val="left" w:pos="1985"/>
          <w:tab w:val="left" w:pos="3510"/>
        </w:tabs>
      </w:pPr>
    </w:p>
    <w:sectPr w:rsidR="00E00FB8" w:rsidRPr="00E00FB8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DFA90" w14:textId="77777777" w:rsidR="00522BCC" w:rsidRDefault="00522BCC" w:rsidP="00062AE7">
      <w:pPr>
        <w:spacing w:after="0" w:line="240" w:lineRule="auto"/>
      </w:pPr>
      <w:r>
        <w:separator/>
      </w:r>
    </w:p>
  </w:endnote>
  <w:endnote w:type="continuationSeparator" w:id="0">
    <w:p w14:paraId="4B3307C9" w14:textId="77777777" w:rsidR="00522BCC" w:rsidRDefault="00522BCC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4F1184FE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4E56BE">
      <w:rPr>
        <w:noProof/>
        <w:sz w:val="16"/>
        <w:szCs w:val="16"/>
      </w:rPr>
      <w:t>KVBS2_711.00_AUU_TNW FB01 Bewerberfragen 719.04 jur. PM_f_20260408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EAAD" w14:textId="77777777" w:rsidR="00522BCC" w:rsidRDefault="00522BCC" w:rsidP="00062AE7">
      <w:pPr>
        <w:spacing w:after="0" w:line="240" w:lineRule="auto"/>
      </w:pPr>
      <w:r>
        <w:separator/>
      </w:r>
    </w:p>
  </w:footnote>
  <w:footnote w:type="continuationSeparator" w:id="0">
    <w:p w14:paraId="0D440E8C" w14:textId="77777777" w:rsidR="00522BCC" w:rsidRDefault="00522BCC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E56BE" w14:paraId="58F49223" w14:textId="77777777" w:rsidTr="00651F26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D1BE93C" w14:textId="77777777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CF7092" w14:textId="27C8B166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B1E7FB4" w14:textId="3D0E4235" w:rsidR="004E56BE" w:rsidRPr="008B4442" w:rsidRDefault="004E56BE" w:rsidP="004E56BE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C162775" w14:textId="77777777" w:rsidR="004E56BE" w:rsidRDefault="004E56BE" w:rsidP="004E56BE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62745FB9" wp14:editId="258928B5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E56BE" w14:paraId="640FF328" w14:textId="77777777" w:rsidTr="00651F26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997325D" w14:textId="77777777" w:rsidR="004E56BE" w:rsidRPr="00121251" w:rsidRDefault="004E56BE" w:rsidP="004E56BE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873F7F8" w14:textId="77777777" w:rsidR="004E56BE" w:rsidRDefault="004E56BE" w:rsidP="004E56BE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-1715259929"/>
              <w:placeholder>
                <w:docPart w:val="5C8C4B4B10FE452B8CFB3DF0FA398F3C"/>
              </w:placeholder>
              <w:showingPlcHdr/>
            </w:sdtPr>
            <w:sdtContent>
              <w:r w:rsidRPr="005A1220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13FCCB4D" w14:textId="77777777" w:rsidR="004E56BE" w:rsidRDefault="004E56BE" w:rsidP="004E56BE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>
            <w:rPr>
              <w:color w:val="666F7A" w:themeColor="text2"/>
            </w:rPr>
            <w:fldChar w:fldCharType="begin"/>
          </w:r>
          <w:r>
            <w:rPr>
              <w:color w:val="666F7A" w:themeColor="text2"/>
            </w:rPr>
            <w:instrText xml:space="preserve"> PAGE  \* Arabic  \* MERGEFORMAT </w:instrText>
          </w:r>
          <w:r>
            <w:rPr>
              <w:color w:val="666F7A" w:themeColor="text2"/>
            </w:rPr>
            <w:fldChar w:fldCharType="separate"/>
          </w:r>
          <w:r>
            <w:rPr>
              <w:color w:val="666F7A" w:themeColor="text2"/>
            </w:rPr>
            <w:t>1</w:t>
          </w:r>
          <w:r>
            <w:rPr>
              <w:color w:val="666F7A" w:themeColor="text2"/>
            </w:rPr>
            <w:fldChar w:fldCharType="end"/>
          </w:r>
          <w:r>
            <w:rPr>
              <w:color w:val="666F7A" w:themeColor="text2"/>
            </w:rPr>
            <w:t xml:space="preserve"> von </w:t>
          </w:r>
          <w:r>
            <w:rPr>
              <w:color w:val="666F7A" w:themeColor="text2"/>
            </w:rPr>
            <w:fldChar w:fldCharType="begin"/>
          </w:r>
          <w:r>
            <w:rPr>
              <w:color w:val="666F7A" w:themeColor="text2"/>
            </w:rPr>
            <w:instrText xml:space="preserve"> NUMPAGES  \* Arabic  \* MERGEFORMAT </w:instrText>
          </w:r>
          <w:r>
            <w:rPr>
              <w:color w:val="666F7A" w:themeColor="text2"/>
            </w:rPr>
            <w:fldChar w:fldCharType="separate"/>
          </w:r>
          <w:r>
            <w:rPr>
              <w:color w:val="666F7A" w:themeColor="text2"/>
            </w:rPr>
            <w:t>1</w:t>
          </w:r>
          <w:r>
            <w:rPr>
              <w:color w:val="666F7A" w:themeColor="text2"/>
            </w:rPr>
            <w:fldChar w:fldCharType="end"/>
          </w:r>
        </w:p>
      </w:tc>
    </w:tr>
  </w:tbl>
  <w:p w14:paraId="52F0297C" w14:textId="77777777" w:rsidR="004E56BE" w:rsidRDefault="004E56BE" w:rsidP="004E56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45pt;height:21.4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50C4A"/>
    <w:rsid w:val="00062AE7"/>
    <w:rsid w:val="00066975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37B1F"/>
    <w:rsid w:val="0036219F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428A"/>
    <w:rsid w:val="00494E36"/>
    <w:rsid w:val="00495C8F"/>
    <w:rsid w:val="004B610E"/>
    <w:rsid w:val="004B7325"/>
    <w:rsid w:val="004D5218"/>
    <w:rsid w:val="004E56BE"/>
    <w:rsid w:val="004F7431"/>
    <w:rsid w:val="0050248C"/>
    <w:rsid w:val="00515400"/>
    <w:rsid w:val="00522BCC"/>
    <w:rsid w:val="0053042E"/>
    <w:rsid w:val="00532769"/>
    <w:rsid w:val="00542F59"/>
    <w:rsid w:val="00544DA5"/>
    <w:rsid w:val="005664D4"/>
    <w:rsid w:val="00567FCF"/>
    <w:rsid w:val="00573238"/>
    <w:rsid w:val="00574620"/>
    <w:rsid w:val="00575886"/>
    <w:rsid w:val="00575AFC"/>
    <w:rsid w:val="00593364"/>
    <w:rsid w:val="00596EB1"/>
    <w:rsid w:val="005A52AC"/>
    <w:rsid w:val="005B3682"/>
    <w:rsid w:val="005C738D"/>
    <w:rsid w:val="005D15E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6F607A"/>
    <w:rsid w:val="006F6C7C"/>
    <w:rsid w:val="007049CB"/>
    <w:rsid w:val="007051EF"/>
    <w:rsid w:val="007151C4"/>
    <w:rsid w:val="007159C1"/>
    <w:rsid w:val="00731199"/>
    <w:rsid w:val="00731D36"/>
    <w:rsid w:val="007564A3"/>
    <w:rsid w:val="00760C81"/>
    <w:rsid w:val="007651F5"/>
    <w:rsid w:val="007B1EF0"/>
    <w:rsid w:val="007B2ACF"/>
    <w:rsid w:val="007D3D75"/>
    <w:rsid w:val="007F141C"/>
    <w:rsid w:val="007F5C53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91561A"/>
    <w:rsid w:val="00922DD3"/>
    <w:rsid w:val="009360ED"/>
    <w:rsid w:val="00937B18"/>
    <w:rsid w:val="009573CF"/>
    <w:rsid w:val="00961F1B"/>
    <w:rsid w:val="00981649"/>
    <w:rsid w:val="00995D9B"/>
    <w:rsid w:val="00997681"/>
    <w:rsid w:val="00997A8C"/>
    <w:rsid w:val="009A06DF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243C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97A93"/>
    <w:rsid w:val="00BA5C60"/>
    <w:rsid w:val="00BB030D"/>
    <w:rsid w:val="00BB4924"/>
    <w:rsid w:val="00BD05F3"/>
    <w:rsid w:val="00BD3DB1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0AD1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0FB8"/>
    <w:rsid w:val="00E0266C"/>
    <w:rsid w:val="00E47B5E"/>
    <w:rsid w:val="00E63686"/>
    <w:rsid w:val="00E87E64"/>
    <w:rsid w:val="00EB1359"/>
    <w:rsid w:val="00F04DED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B5E61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C8C4B4B10FE452B8CFB3DF0FA398F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AAB3C-687D-4D43-B38D-34E0EA8B20AB}"/>
      </w:docPartPr>
      <w:docPartBody>
        <w:p w:rsidR="00000000" w:rsidRDefault="009C0180" w:rsidP="009C0180">
          <w:pPr>
            <w:pStyle w:val="5C8C4B4B10FE452B8CFB3DF0FA398F3C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122251"/>
    <w:rsid w:val="00155B59"/>
    <w:rsid w:val="001D17E1"/>
    <w:rsid w:val="00225DAB"/>
    <w:rsid w:val="00311E4A"/>
    <w:rsid w:val="00337B1F"/>
    <w:rsid w:val="004216F2"/>
    <w:rsid w:val="0046428A"/>
    <w:rsid w:val="006F607A"/>
    <w:rsid w:val="00741B73"/>
    <w:rsid w:val="007F5C53"/>
    <w:rsid w:val="00981649"/>
    <w:rsid w:val="009C0180"/>
    <w:rsid w:val="00A24715"/>
    <w:rsid w:val="00AC243C"/>
    <w:rsid w:val="00B04D06"/>
    <w:rsid w:val="00B97A93"/>
    <w:rsid w:val="00D23C1D"/>
    <w:rsid w:val="00DA04DA"/>
    <w:rsid w:val="00DB56E0"/>
    <w:rsid w:val="00E453B8"/>
    <w:rsid w:val="00EB6A50"/>
    <w:rsid w:val="00ED1A0E"/>
    <w:rsid w:val="00F04DE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0180"/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D0B85B533544B519FBF6BB0F5989BA2">
    <w:name w:val="6D0B85B533544B519FBF6BB0F5989BA2"/>
    <w:rsid w:val="00ED1A0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0C676E6F8E4DAC8014EC0C356779E9">
    <w:name w:val="C30C676E6F8E4DAC8014EC0C356779E9"/>
    <w:rsid w:val="009C01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3468FC0C304195B6A6B90FB744E2D9">
    <w:name w:val="CD3468FC0C304195B6A6B90FB744E2D9"/>
    <w:rsid w:val="009C01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32A1559F5814079B5BD69753BDFA7D5">
    <w:name w:val="832A1559F5814079B5BD69753BDFA7D5"/>
    <w:rsid w:val="009C01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8C4B4B10FE452B8CFB3DF0FA398F3C">
    <w:name w:val="5C8C4B4B10FE452B8CFB3DF0FA398F3C"/>
    <w:rsid w:val="009C01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47C6A3-B078-4F14-B480-764713518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92</Words>
  <Characters>618</Characters>
  <Application>Microsoft Office Word</Application>
  <DocSecurity>0</DocSecurity>
  <Lines>34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114</cp:revision>
  <cp:lastPrinted>2023-01-23T14:03:00Z</cp:lastPrinted>
  <dcterms:created xsi:type="dcterms:W3CDTF">2022-11-03T11:01:00Z</dcterms:created>
  <dcterms:modified xsi:type="dcterms:W3CDTF">2026-03-31T12:58:00Z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